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46C87" w14:textId="77777777" w:rsidR="00865177" w:rsidRPr="007447B6" w:rsidRDefault="00865177" w:rsidP="00865177">
      <w:pPr>
        <w:pStyle w:val="Akapitzlist"/>
        <w:spacing w:before="120" w:after="120" w:line="240" w:lineRule="auto"/>
        <w:ind w:left="709"/>
        <w:contextualSpacing w:val="0"/>
        <w:jc w:val="right"/>
        <w:rPr>
          <w:rFonts w:ascii="Arial" w:hAnsi="Arial" w:cs="Arial"/>
        </w:rPr>
      </w:pPr>
      <w:bookmarkStart w:id="0" w:name="_Hlk210645877"/>
      <w:r w:rsidRPr="007447B6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1</w:t>
      </w:r>
    </w:p>
    <w:p w14:paraId="2E046603" w14:textId="77777777" w:rsidR="00865177" w:rsidRPr="007447B6" w:rsidRDefault="00865177" w:rsidP="00865177">
      <w:pPr>
        <w:spacing w:before="120" w:after="120"/>
        <w:jc w:val="center"/>
        <w:rPr>
          <w:b/>
        </w:rPr>
      </w:pPr>
      <w:r w:rsidRPr="007447B6">
        <w:rPr>
          <w:b/>
        </w:rPr>
        <w:t>FORMULARZ RFI</w:t>
      </w:r>
    </w:p>
    <w:p w14:paraId="79CA5B60" w14:textId="77777777" w:rsidR="00865177" w:rsidRPr="007447B6" w:rsidRDefault="00865177" w:rsidP="00865177">
      <w:pPr>
        <w:widowControl w:val="0"/>
        <w:autoSpaceDE w:val="0"/>
        <w:autoSpaceDN w:val="0"/>
        <w:adjustRightInd w:val="0"/>
        <w:spacing w:before="120" w:after="120"/>
        <w:rPr>
          <w:b/>
        </w:rPr>
      </w:pPr>
      <w:r w:rsidRPr="007447B6">
        <w:rPr>
          <w:b/>
        </w:rPr>
        <w:t>Dane Wykonawcy:</w:t>
      </w:r>
    </w:p>
    <w:p w14:paraId="63206D5B" w14:textId="77777777" w:rsidR="00865177" w:rsidRPr="007447B6" w:rsidRDefault="00865177" w:rsidP="0086517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</w:pPr>
      <w:r w:rsidRPr="007447B6">
        <w:t>Nazwa</w:t>
      </w:r>
      <w:r w:rsidRPr="007447B6">
        <w:tab/>
        <w:t>...................................................................</w:t>
      </w:r>
    </w:p>
    <w:p w14:paraId="6E102315" w14:textId="77777777" w:rsidR="00865177" w:rsidRPr="007447B6" w:rsidRDefault="00865177" w:rsidP="0086517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</w:pPr>
      <w:r w:rsidRPr="007447B6">
        <w:t>Adres</w:t>
      </w:r>
      <w:r w:rsidRPr="007447B6">
        <w:tab/>
        <w:t>...................................................................</w:t>
      </w:r>
    </w:p>
    <w:p w14:paraId="7C1ED376" w14:textId="77777777" w:rsidR="00865177" w:rsidRPr="007447B6" w:rsidRDefault="00865177" w:rsidP="0086517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</w:pPr>
    </w:p>
    <w:p w14:paraId="45A3595E" w14:textId="77777777" w:rsidR="00865177" w:rsidRDefault="00865177" w:rsidP="00865177">
      <w:pPr>
        <w:tabs>
          <w:tab w:val="center" w:pos="7371"/>
        </w:tabs>
        <w:spacing w:before="120" w:after="120"/>
        <w:jc w:val="both"/>
        <w:rPr>
          <w:b/>
          <w:bCs/>
        </w:rPr>
      </w:pPr>
      <w:r w:rsidRPr="007447B6">
        <w:rPr>
          <w:b/>
          <w:bCs/>
        </w:rPr>
        <w:t>„</w:t>
      </w:r>
      <w:r w:rsidRPr="000F66C8">
        <w:rPr>
          <w:b/>
          <w:bCs/>
        </w:rPr>
        <w:t>Dostawa materiałów do oznakowania miejsc parkingowych</w:t>
      </w:r>
      <w:r w:rsidRPr="007447B6">
        <w:rPr>
          <w:b/>
          <w:bCs/>
        </w:rPr>
        <w:t>”</w:t>
      </w:r>
    </w:p>
    <w:p w14:paraId="26A83C99" w14:textId="77777777" w:rsidR="00865177" w:rsidRDefault="00865177" w:rsidP="00865177">
      <w:pPr>
        <w:tabs>
          <w:tab w:val="center" w:pos="7371"/>
        </w:tabs>
        <w:spacing w:before="120" w:after="120"/>
        <w:jc w:val="both"/>
        <w:rPr>
          <w:b/>
          <w:bCs/>
        </w:rPr>
      </w:pPr>
    </w:p>
    <w:tbl>
      <w:tblPr>
        <w:tblStyle w:val="Tabela-Siatka2"/>
        <w:tblW w:w="9851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3621"/>
        <w:gridCol w:w="1476"/>
        <w:gridCol w:w="1480"/>
        <w:gridCol w:w="2713"/>
      </w:tblGrid>
      <w:tr w:rsidR="00865177" w:rsidRPr="007447B6" w14:paraId="44AC43A7" w14:textId="77777777" w:rsidTr="00F738C1">
        <w:trPr>
          <w:trHeight w:val="917"/>
          <w:jc w:val="center"/>
        </w:trPr>
        <w:tc>
          <w:tcPr>
            <w:tcW w:w="285" w:type="pct"/>
            <w:shd w:val="pct15" w:color="auto" w:fill="auto"/>
            <w:noWrap/>
            <w:vAlign w:val="center"/>
            <w:hideMark/>
          </w:tcPr>
          <w:p w14:paraId="1F297E12" w14:textId="77777777" w:rsidR="00865177" w:rsidRPr="007447B6" w:rsidRDefault="00865177" w:rsidP="00F738C1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7447B6">
              <w:rPr>
                <w:b/>
                <w:bCs/>
                <w:color w:val="000000"/>
              </w:rPr>
              <w:t>L</w:t>
            </w:r>
            <w:r>
              <w:rPr>
                <w:b/>
                <w:bCs/>
                <w:color w:val="000000"/>
              </w:rPr>
              <w:t>p.</w:t>
            </w:r>
          </w:p>
        </w:tc>
        <w:tc>
          <w:tcPr>
            <w:tcW w:w="1838" w:type="pct"/>
            <w:shd w:val="pct15" w:color="auto" w:fill="auto"/>
            <w:vAlign w:val="center"/>
            <w:hideMark/>
          </w:tcPr>
          <w:p w14:paraId="15D62CC4" w14:textId="77777777" w:rsidR="00865177" w:rsidRPr="007447B6" w:rsidRDefault="00865177" w:rsidP="00F738C1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CD556F">
              <w:rPr>
                <w:b/>
                <w:bCs/>
                <w:color w:val="000000"/>
              </w:rPr>
              <w:t>Przedmiot zamówienia</w:t>
            </w:r>
          </w:p>
        </w:tc>
        <w:tc>
          <w:tcPr>
            <w:tcW w:w="749" w:type="pct"/>
            <w:shd w:val="pct15" w:color="auto" w:fill="auto"/>
            <w:vAlign w:val="center"/>
          </w:tcPr>
          <w:p w14:paraId="548025D5" w14:textId="77777777" w:rsidR="00865177" w:rsidRPr="00CD556F" w:rsidRDefault="00865177" w:rsidP="00F738C1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Jednostka miary</w:t>
            </w:r>
          </w:p>
        </w:tc>
        <w:tc>
          <w:tcPr>
            <w:tcW w:w="750" w:type="pct"/>
            <w:shd w:val="pct15" w:color="auto" w:fill="auto"/>
            <w:vAlign w:val="center"/>
          </w:tcPr>
          <w:p w14:paraId="533832EC" w14:textId="77777777" w:rsidR="00865177" w:rsidRPr="007447B6" w:rsidRDefault="00865177" w:rsidP="00F738C1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CD556F">
              <w:rPr>
                <w:b/>
                <w:bCs/>
                <w:color w:val="000000"/>
              </w:rPr>
              <w:t>Ilość</w:t>
            </w:r>
          </w:p>
        </w:tc>
        <w:tc>
          <w:tcPr>
            <w:tcW w:w="1377" w:type="pct"/>
            <w:shd w:val="pct15" w:color="auto" w:fill="auto"/>
            <w:vAlign w:val="center"/>
          </w:tcPr>
          <w:p w14:paraId="2E0659B5" w14:textId="77777777" w:rsidR="00865177" w:rsidRPr="007447B6" w:rsidRDefault="00865177" w:rsidP="00F738C1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CD556F">
              <w:rPr>
                <w:b/>
                <w:bCs/>
                <w:color w:val="000000"/>
              </w:rPr>
              <w:t>Cena jednostkowa netto w zł</w:t>
            </w:r>
          </w:p>
        </w:tc>
      </w:tr>
      <w:tr w:rsidR="00865177" w:rsidRPr="007447B6" w14:paraId="23A49E8A" w14:textId="77777777" w:rsidTr="00F738C1">
        <w:trPr>
          <w:trHeight w:val="578"/>
          <w:jc w:val="center"/>
        </w:trPr>
        <w:tc>
          <w:tcPr>
            <w:tcW w:w="285" w:type="pct"/>
            <w:tcBorders>
              <w:bottom w:val="single" w:sz="4" w:space="0" w:color="auto"/>
            </w:tcBorders>
            <w:noWrap/>
            <w:vAlign w:val="center"/>
          </w:tcPr>
          <w:p w14:paraId="1FAC41C6" w14:textId="77777777" w:rsidR="00865177" w:rsidRPr="007447B6" w:rsidRDefault="00865177" w:rsidP="00F738C1">
            <w:pPr>
              <w:spacing w:before="120" w:after="120"/>
              <w:jc w:val="center"/>
              <w:rPr>
                <w:color w:val="000000"/>
              </w:rPr>
            </w:pPr>
            <w:r w:rsidRPr="007447B6">
              <w:rPr>
                <w:color w:val="000000"/>
              </w:rPr>
              <w:t>1</w:t>
            </w:r>
          </w:p>
        </w:tc>
        <w:tc>
          <w:tcPr>
            <w:tcW w:w="1838" w:type="pct"/>
            <w:tcBorders>
              <w:bottom w:val="single" w:sz="4" w:space="0" w:color="auto"/>
            </w:tcBorders>
            <w:vAlign w:val="center"/>
          </w:tcPr>
          <w:p w14:paraId="2E64162F" w14:textId="77777777" w:rsidR="00865177" w:rsidRPr="000F66C8" w:rsidRDefault="00865177" w:rsidP="00F738C1">
            <w:pPr>
              <w:spacing w:before="120" w:after="120"/>
              <w:rPr>
                <w:rFonts w:ascii="EV szablon malarski stanowisko" w:hAnsi="EV szablon malarski stanowisko"/>
                <w:color w:val="000000"/>
              </w:rPr>
            </w:pPr>
            <w:r w:rsidRPr="00B150BE">
              <w:t>EV szablon malarski stanowisko ładowania pojazdów elektrycznych 420x295 mm stalowy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50B3C6F7" w14:textId="77777777" w:rsidR="00865177" w:rsidRPr="007447B6" w:rsidRDefault="00865177" w:rsidP="00F738C1">
            <w:pPr>
              <w:spacing w:before="120" w:after="120"/>
              <w:jc w:val="center"/>
              <w:rPr>
                <w:color w:val="000000"/>
              </w:rPr>
            </w:pPr>
            <w:r w:rsidRPr="00B150BE">
              <w:t>Szt.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1BE4CCEC" w14:textId="77777777" w:rsidR="00865177" w:rsidRPr="007447B6" w:rsidRDefault="00865177" w:rsidP="00F738C1">
            <w:pPr>
              <w:spacing w:before="120" w:after="120"/>
              <w:jc w:val="center"/>
              <w:rPr>
                <w:color w:val="000000"/>
              </w:rPr>
            </w:pPr>
            <w:r w:rsidRPr="00B150BE">
              <w:t>2</w:t>
            </w:r>
          </w:p>
        </w:tc>
        <w:tc>
          <w:tcPr>
            <w:tcW w:w="1377" w:type="pct"/>
            <w:tcBorders>
              <w:bottom w:val="single" w:sz="4" w:space="0" w:color="auto"/>
            </w:tcBorders>
            <w:vAlign w:val="center"/>
          </w:tcPr>
          <w:p w14:paraId="33962F62" w14:textId="77777777" w:rsidR="00865177" w:rsidRPr="007447B6" w:rsidRDefault="00865177" w:rsidP="00F738C1">
            <w:pPr>
              <w:spacing w:before="120" w:after="120"/>
              <w:jc w:val="center"/>
              <w:rPr>
                <w:color w:val="000000"/>
              </w:rPr>
            </w:pPr>
          </w:p>
        </w:tc>
      </w:tr>
      <w:tr w:rsidR="00865177" w:rsidRPr="007447B6" w14:paraId="324873CF" w14:textId="77777777" w:rsidTr="00F738C1">
        <w:trPr>
          <w:trHeight w:val="578"/>
          <w:jc w:val="center"/>
        </w:trPr>
        <w:tc>
          <w:tcPr>
            <w:tcW w:w="285" w:type="pct"/>
            <w:tcBorders>
              <w:bottom w:val="single" w:sz="4" w:space="0" w:color="auto"/>
            </w:tcBorders>
            <w:noWrap/>
            <w:vAlign w:val="center"/>
          </w:tcPr>
          <w:p w14:paraId="7D62E919" w14:textId="77777777" w:rsidR="00865177" w:rsidRPr="007447B6" w:rsidRDefault="00865177" w:rsidP="00F738C1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38" w:type="pct"/>
            <w:tcBorders>
              <w:bottom w:val="single" w:sz="4" w:space="0" w:color="auto"/>
            </w:tcBorders>
            <w:vAlign w:val="center"/>
          </w:tcPr>
          <w:p w14:paraId="56956389" w14:textId="77777777" w:rsidR="00865177" w:rsidRPr="000F66C8" w:rsidRDefault="00865177" w:rsidP="00F738C1">
            <w:pPr>
              <w:spacing w:before="120" w:after="120"/>
              <w:rPr>
                <w:rFonts w:ascii="EV szablon malarski stanowisko" w:hAnsi="EV szablon malarski stanowisko"/>
                <w:color w:val="000000"/>
              </w:rPr>
            </w:pPr>
            <w:r w:rsidRPr="00B150BE">
              <w:t>Wózek do malowania, znakowania linii, pasów od 3 do 10 cm AMPERE PERFEKT STRIPER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3C18578F" w14:textId="77777777" w:rsidR="00865177" w:rsidRDefault="00865177" w:rsidP="00F738C1">
            <w:pPr>
              <w:spacing w:before="120" w:after="120"/>
              <w:jc w:val="center"/>
              <w:rPr>
                <w:color w:val="000000"/>
              </w:rPr>
            </w:pPr>
            <w:r w:rsidRPr="00B150BE">
              <w:t>Szt.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0CE3EC28" w14:textId="77777777" w:rsidR="00865177" w:rsidRDefault="00865177" w:rsidP="00F738C1">
            <w:pPr>
              <w:spacing w:before="120" w:after="120"/>
              <w:jc w:val="center"/>
              <w:rPr>
                <w:color w:val="000000"/>
              </w:rPr>
            </w:pPr>
            <w:r w:rsidRPr="00B150BE">
              <w:t>1</w:t>
            </w:r>
          </w:p>
        </w:tc>
        <w:tc>
          <w:tcPr>
            <w:tcW w:w="1377" w:type="pct"/>
            <w:tcBorders>
              <w:bottom w:val="single" w:sz="4" w:space="0" w:color="auto"/>
            </w:tcBorders>
            <w:vAlign w:val="center"/>
          </w:tcPr>
          <w:p w14:paraId="1EE780E4" w14:textId="77777777" w:rsidR="00865177" w:rsidRPr="007447B6" w:rsidRDefault="00865177" w:rsidP="00F738C1">
            <w:pPr>
              <w:spacing w:before="120" w:after="120"/>
              <w:jc w:val="center"/>
              <w:rPr>
                <w:color w:val="000000"/>
              </w:rPr>
            </w:pPr>
          </w:p>
        </w:tc>
      </w:tr>
      <w:tr w:rsidR="00865177" w:rsidRPr="007447B6" w14:paraId="0452CA03" w14:textId="77777777" w:rsidTr="00F738C1">
        <w:trPr>
          <w:trHeight w:val="578"/>
          <w:jc w:val="center"/>
        </w:trPr>
        <w:tc>
          <w:tcPr>
            <w:tcW w:w="285" w:type="pct"/>
            <w:tcBorders>
              <w:bottom w:val="single" w:sz="4" w:space="0" w:color="auto"/>
            </w:tcBorders>
            <w:noWrap/>
            <w:vAlign w:val="center"/>
          </w:tcPr>
          <w:p w14:paraId="208FA2E5" w14:textId="77777777" w:rsidR="00865177" w:rsidRPr="007447B6" w:rsidRDefault="00865177" w:rsidP="00F738C1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38" w:type="pct"/>
            <w:tcBorders>
              <w:bottom w:val="single" w:sz="4" w:space="0" w:color="auto"/>
            </w:tcBorders>
            <w:vAlign w:val="center"/>
          </w:tcPr>
          <w:p w14:paraId="4168E4BD" w14:textId="77777777" w:rsidR="00865177" w:rsidRPr="000F66C8" w:rsidRDefault="00865177" w:rsidP="00F738C1">
            <w:pPr>
              <w:spacing w:before="120" w:after="120"/>
              <w:rPr>
                <w:rFonts w:ascii="EV szablon malarski stanowisko" w:hAnsi="EV szablon malarski stanowisko"/>
                <w:color w:val="000000"/>
              </w:rPr>
            </w:pPr>
            <w:r w:rsidRPr="00B150BE">
              <w:t>Farba do malowania linii ze zwiększoną zawartością pigmentu AMPERE TRAFFIC EXTRA PAINT® w aerozolu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701BED51" w14:textId="77777777" w:rsidR="00865177" w:rsidRDefault="00865177" w:rsidP="00F738C1">
            <w:pPr>
              <w:spacing w:before="120" w:after="120"/>
              <w:jc w:val="center"/>
              <w:rPr>
                <w:color w:val="000000"/>
              </w:rPr>
            </w:pPr>
            <w:r w:rsidRPr="00B150BE">
              <w:t>Szt.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7A6C2147" w14:textId="77777777" w:rsidR="00865177" w:rsidRDefault="00865177" w:rsidP="00F738C1">
            <w:pPr>
              <w:spacing w:before="120" w:after="120"/>
              <w:jc w:val="center"/>
              <w:rPr>
                <w:color w:val="000000"/>
              </w:rPr>
            </w:pPr>
            <w:r w:rsidRPr="00B150BE">
              <w:t>48</w:t>
            </w:r>
          </w:p>
        </w:tc>
        <w:tc>
          <w:tcPr>
            <w:tcW w:w="1377" w:type="pct"/>
            <w:tcBorders>
              <w:bottom w:val="single" w:sz="4" w:space="0" w:color="auto"/>
            </w:tcBorders>
            <w:vAlign w:val="center"/>
          </w:tcPr>
          <w:p w14:paraId="21458D84" w14:textId="77777777" w:rsidR="00865177" w:rsidRPr="007447B6" w:rsidRDefault="00865177" w:rsidP="00F738C1">
            <w:pPr>
              <w:spacing w:before="120" w:after="120"/>
              <w:jc w:val="center"/>
              <w:rPr>
                <w:color w:val="000000"/>
              </w:rPr>
            </w:pPr>
          </w:p>
        </w:tc>
      </w:tr>
      <w:tr w:rsidR="00865177" w:rsidRPr="007447B6" w14:paraId="1D44EC39" w14:textId="77777777" w:rsidTr="00F738C1">
        <w:trPr>
          <w:trHeight w:val="578"/>
          <w:jc w:val="center"/>
        </w:trPr>
        <w:tc>
          <w:tcPr>
            <w:tcW w:w="3623" w:type="pct"/>
            <w:gridSpan w:val="4"/>
            <w:shd w:val="pct15" w:color="auto" w:fill="auto"/>
            <w:vAlign w:val="center"/>
          </w:tcPr>
          <w:p w14:paraId="771C8C62" w14:textId="77777777" w:rsidR="00865177" w:rsidRPr="007447B6" w:rsidRDefault="00865177" w:rsidP="00F738C1">
            <w:pPr>
              <w:spacing w:before="120" w:after="120"/>
              <w:jc w:val="center"/>
              <w:rPr>
                <w:color w:val="000000"/>
              </w:rPr>
            </w:pPr>
            <w:r w:rsidRPr="007447B6">
              <w:rPr>
                <w:b/>
                <w:bCs/>
                <w:color w:val="000000"/>
                <w:sz w:val="22"/>
                <w:szCs w:val="22"/>
              </w:rPr>
              <w:t>Razem wartość netto [PLN]</w:t>
            </w:r>
          </w:p>
        </w:tc>
        <w:tc>
          <w:tcPr>
            <w:tcW w:w="1377" w:type="pct"/>
            <w:shd w:val="pct15" w:color="auto" w:fill="auto"/>
            <w:vAlign w:val="center"/>
          </w:tcPr>
          <w:p w14:paraId="1D428DC1" w14:textId="77777777" w:rsidR="00865177" w:rsidRPr="007447B6" w:rsidRDefault="00865177" w:rsidP="00F738C1">
            <w:pPr>
              <w:spacing w:before="120" w:after="120"/>
              <w:jc w:val="center"/>
              <w:rPr>
                <w:color w:val="000000"/>
              </w:rPr>
            </w:pPr>
          </w:p>
        </w:tc>
      </w:tr>
    </w:tbl>
    <w:p w14:paraId="782708A4" w14:textId="77777777" w:rsidR="00865177" w:rsidRPr="007447B6" w:rsidRDefault="00865177" w:rsidP="00865177">
      <w:pPr>
        <w:tabs>
          <w:tab w:val="center" w:pos="7371"/>
        </w:tabs>
        <w:spacing w:before="120" w:after="120"/>
        <w:jc w:val="both"/>
        <w:rPr>
          <w:b/>
          <w:bCs/>
        </w:rPr>
      </w:pPr>
    </w:p>
    <w:p w14:paraId="0C8375CA" w14:textId="77777777" w:rsidR="00865177" w:rsidRPr="007447B6" w:rsidRDefault="00865177" w:rsidP="00865177">
      <w:pPr>
        <w:tabs>
          <w:tab w:val="center" w:pos="7371"/>
        </w:tabs>
        <w:spacing w:before="120" w:after="120"/>
        <w:jc w:val="both"/>
      </w:pPr>
    </w:p>
    <w:p w14:paraId="2A4A83C0" w14:textId="77777777" w:rsidR="00865177" w:rsidRPr="007447B6" w:rsidRDefault="00865177" w:rsidP="00865177">
      <w:pPr>
        <w:spacing w:before="120" w:after="120"/>
        <w:jc w:val="center"/>
        <w:rPr>
          <w:b/>
          <w:bCs/>
          <w:i/>
        </w:rPr>
      </w:pPr>
    </w:p>
    <w:p w14:paraId="07AD2D87" w14:textId="77777777" w:rsidR="00865177" w:rsidRPr="007447B6" w:rsidRDefault="00865177" w:rsidP="00865177">
      <w:pPr>
        <w:spacing w:before="120" w:after="120"/>
        <w:jc w:val="both"/>
        <w:rPr>
          <w:rFonts w:eastAsiaTheme="minorHAnsi"/>
          <w:lang w:eastAsia="en-US"/>
        </w:rPr>
      </w:pPr>
      <w:r w:rsidRPr="007447B6">
        <w:rPr>
          <w:rFonts w:eastAsiaTheme="minorHAnsi"/>
          <w:lang w:eastAsia="en-US"/>
        </w:rPr>
        <w:t>………………………….., dnia …………………</w:t>
      </w:r>
    </w:p>
    <w:p w14:paraId="19B8402E" w14:textId="77777777" w:rsidR="00865177" w:rsidRPr="007447B6" w:rsidRDefault="00865177" w:rsidP="00865177">
      <w:pPr>
        <w:spacing w:before="120" w:after="120"/>
        <w:ind w:left="284"/>
        <w:jc w:val="both"/>
        <w:rPr>
          <w:rFonts w:eastAsiaTheme="minorHAnsi"/>
          <w:i/>
          <w:lang w:eastAsia="en-US"/>
        </w:rPr>
      </w:pPr>
      <w:r w:rsidRPr="007447B6">
        <w:rPr>
          <w:rFonts w:eastAsiaTheme="minorHAnsi"/>
          <w:i/>
          <w:lang w:eastAsia="en-US"/>
        </w:rPr>
        <w:t>(miejscowość)</w:t>
      </w:r>
    </w:p>
    <w:p w14:paraId="4C82D7A9" w14:textId="77777777" w:rsidR="00865177" w:rsidRPr="007447B6" w:rsidRDefault="00865177" w:rsidP="00865177">
      <w:pPr>
        <w:pStyle w:val="Tekstpodstawowy"/>
        <w:tabs>
          <w:tab w:val="center" w:pos="7371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7447B6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52985C04" w14:textId="77777777" w:rsidR="00865177" w:rsidRPr="007447B6" w:rsidRDefault="00865177" w:rsidP="00865177">
      <w:pPr>
        <w:tabs>
          <w:tab w:val="center" w:pos="7371"/>
        </w:tabs>
        <w:spacing w:before="120" w:after="120"/>
        <w:jc w:val="both"/>
        <w:rPr>
          <w:rStyle w:val="Nagwek10"/>
          <w:b w:val="0"/>
          <w:bCs w:val="0"/>
        </w:rPr>
      </w:pPr>
      <w:r w:rsidRPr="007447B6">
        <w:tab/>
      </w:r>
      <w:r w:rsidRPr="007447B6">
        <w:rPr>
          <w:i/>
        </w:rPr>
        <w:t>(podpis i pieczęć Wykonawcy</w:t>
      </w:r>
    </w:p>
    <w:bookmarkEnd w:id="0"/>
    <w:p w14:paraId="2CD1FFD4" w14:textId="77777777" w:rsidR="001910BB" w:rsidRPr="007447B6" w:rsidRDefault="001910BB" w:rsidP="001910BB">
      <w:pPr>
        <w:autoSpaceDE w:val="0"/>
        <w:autoSpaceDN w:val="0"/>
        <w:adjustRightInd w:val="0"/>
        <w:spacing w:before="120" w:after="120"/>
        <w:jc w:val="both"/>
        <w:rPr>
          <w:color w:val="000000"/>
        </w:rPr>
      </w:pPr>
    </w:p>
    <w:p w14:paraId="6495AE11" w14:textId="77777777" w:rsidR="00AB25B2" w:rsidRPr="001910BB" w:rsidRDefault="00AB25B2" w:rsidP="001910BB"/>
    <w:sectPr w:rsidR="00AB25B2" w:rsidRPr="001910BB" w:rsidSect="00CD556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7AF60" w14:textId="77777777" w:rsidR="00A901D7" w:rsidRDefault="00A901D7" w:rsidP="00434F8A">
      <w:r>
        <w:separator/>
      </w:r>
    </w:p>
  </w:endnote>
  <w:endnote w:type="continuationSeparator" w:id="0">
    <w:p w14:paraId="033666CF" w14:textId="77777777" w:rsidR="00A901D7" w:rsidRDefault="00A901D7" w:rsidP="0043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V szablon malarski stanowisko">
    <w:altName w:val="Cambria"/>
    <w:panose1 w:val="00000000000000000000"/>
    <w:charset w:val="00"/>
    <w:family w:val="roman"/>
    <w:notTrueType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BC00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TAURON Serwis sp. z o.o.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NIP: 954 273 20 23, REGON: 242735211</w:t>
    </w:r>
  </w:p>
  <w:p w14:paraId="7893FAFA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ul. Promienna 7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Kapitał zakładowy (wpłacony): 4.596 700,00 zł</w:t>
    </w:r>
  </w:p>
  <w:p w14:paraId="601044C0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43-603 Jaworzno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Rejestracja: Sąd Rejonowy Katowice-Wschód w Katowicach</w:t>
    </w:r>
  </w:p>
  <w:p w14:paraId="6B2A645F" w14:textId="49C3981B" w:rsidR="00F44FC8" w:rsidRPr="00F44FC8" w:rsidRDefault="009F58F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836483">
      <w:rPr>
        <w:rFonts w:ascii="Titillium" w:hAnsi="Titillium"/>
        <w:color w:val="6E6E6D"/>
        <w:sz w:val="14"/>
        <w:szCs w:val="14"/>
      </w:rPr>
      <w:t>tel. +48 32</w:t>
    </w:r>
    <w:r w:rsidRPr="00836483">
      <w:rPr>
        <w:rFonts w:ascii="Calibri" w:hAnsi="Calibri" w:cs="Calibri"/>
        <w:color w:val="6E6E6D"/>
        <w:sz w:val="14"/>
        <w:szCs w:val="14"/>
      </w:rPr>
      <w:t> </w:t>
    </w:r>
    <w:r w:rsidRPr="00836483">
      <w:rPr>
        <w:rFonts w:ascii="Titillium" w:hAnsi="Titillium"/>
        <w:color w:val="6E6E6D"/>
        <w:sz w:val="14"/>
        <w:szCs w:val="14"/>
      </w:rPr>
      <w:t>715 59 20</w:t>
    </w:r>
    <w:r w:rsidR="00F44FC8"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 xml:space="preserve">Wydział VIII Gospodarczy Krajowego Rejestru Sądowego </w:t>
    </w:r>
  </w:p>
  <w:p w14:paraId="54597C8F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D8117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pod numerem KRS: 0000396347</w:t>
    </w:r>
    <w:r w:rsidRPr="00F44FC8">
      <w:rPr>
        <w:rFonts w:ascii="Titillium" w:eastAsia="Calibri" w:hAnsi="Titillium" w:cs="Times New Roman (Tekst podstawo"/>
        <w:color w:val="000000"/>
        <w:sz w:val="14"/>
        <w:szCs w:val="24"/>
        <w:lang w:eastAsia="en-US"/>
      </w:rPr>
      <w:tab/>
    </w:r>
    <w:r w:rsidRPr="00F44FC8">
      <w:rPr>
        <w:rFonts w:ascii="Titillium" w:eastAsia="Calibri" w:hAnsi="Titillium" w:cs="Times New Roman (Tekst podstawo"/>
        <w:color w:val="D8117D"/>
        <w:sz w:val="14"/>
        <w:szCs w:val="24"/>
        <w:lang w:eastAsia="en-US"/>
      </w:rPr>
      <w:t>tauron-serwis.pl</w:t>
    </w:r>
  </w:p>
  <w:p w14:paraId="4F49B95E" w14:textId="545B4D44" w:rsidR="00434F8A" w:rsidRDefault="00434F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D870C" w14:textId="77777777" w:rsidR="00A901D7" w:rsidRDefault="00A901D7" w:rsidP="00434F8A">
      <w:r>
        <w:separator/>
      </w:r>
    </w:p>
  </w:footnote>
  <w:footnote w:type="continuationSeparator" w:id="0">
    <w:p w14:paraId="607C2A09" w14:textId="77777777" w:rsidR="00A901D7" w:rsidRDefault="00A901D7" w:rsidP="00434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1403776"/>
      <w:docPartObj>
        <w:docPartGallery w:val="Watermarks"/>
        <w:docPartUnique/>
      </w:docPartObj>
    </w:sdtPr>
    <w:sdtContent>
      <w:p w14:paraId="64F3EA10" w14:textId="023953BE" w:rsidR="003379F4" w:rsidRDefault="00000000">
        <w:pPr>
          <w:pStyle w:val="Nagwek"/>
        </w:pPr>
        <w:r>
          <w:rPr>
            <w:noProof/>
            <w:lang w:val="en-US" w:eastAsia="en-US" w:bidi="he-IL"/>
          </w:rPr>
          <w:pict w14:anchorId="58CC1D8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MSIPWM0PowerPlusWaterMarkObject" o:spid="_x0000_s1025" type="#_x0000_t136" alt="{&quot;HashCode&quot;:-843689845,&quot;Height&quot;:841.0,&quot;Width&quot;:595.0,&quot;Placement&quot;:&quot;Header&quot;,&quot;Index&quot;:&quot;Primary&quot;,&quot;Section&quot;:1,&quot;Top&quot;:-999995.0,&quot;Left&quot;:-999995.0}" style="position:absolute;margin-left:0;margin-top:0;width:485.65pt;height:20.2pt;rotation:315;z-index:-251658752;visibility:hidden;mso-position-horizontal:center;mso-position-horizontal-relative:margin;mso-position-vertical:center;mso-position-vertical-relative:margin" o:allowincell="f" fillcolor="#a80000" stroked="f">
              <v:textpath style="font-family:&quot;Calibri&quot;;font-size:15pt" string="Grupa etykiet SPECJALNE. Nie należy stosować tej etykiety. Proszę ją usunąć.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6DD"/>
    <w:multiLevelType w:val="hybridMultilevel"/>
    <w:tmpl w:val="3FD8B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4609"/>
    <w:multiLevelType w:val="hybridMultilevel"/>
    <w:tmpl w:val="5F4E9F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E1DEC"/>
    <w:multiLevelType w:val="hybridMultilevel"/>
    <w:tmpl w:val="05C2416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0077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04726"/>
    <w:multiLevelType w:val="hybridMultilevel"/>
    <w:tmpl w:val="7FEAA43A"/>
    <w:lvl w:ilvl="0" w:tplc="8514DF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C26E8"/>
    <w:multiLevelType w:val="hybridMultilevel"/>
    <w:tmpl w:val="19428042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DE00182"/>
    <w:multiLevelType w:val="hybridMultilevel"/>
    <w:tmpl w:val="6824897C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F53218C"/>
    <w:multiLevelType w:val="hybridMultilevel"/>
    <w:tmpl w:val="4CE2EDD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AC03F5"/>
    <w:multiLevelType w:val="hybridMultilevel"/>
    <w:tmpl w:val="67F6B2D0"/>
    <w:lvl w:ilvl="0" w:tplc="4C2466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83E01"/>
    <w:multiLevelType w:val="hybridMultilevel"/>
    <w:tmpl w:val="A47E1A26"/>
    <w:lvl w:ilvl="0" w:tplc="F8380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95463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E3A6DE92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C3517C"/>
    <w:multiLevelType w:val="hybridMultilevel"/>
    <w:tmpl w:val="895E613A"/>
    <w:lvl w:ilvl="0" w:tplc="04150011">
      <w:start w:val="1"/>
      <w:numFmt w:val="decimal"/>
      <w:lvlText w:val="%1)"/>
      <w:lvlJc w:val="left"/>
      <w:pPr>
        <w:ind w:left="2629" w:hanging="360"/>
      </w:pPr>
    </w:lvl>
    <w:lvl w:ilvl="1" w:tplc="04150019">
      <w:start w:val="1"/>
      <w:numFmt w:val="lowerLetter"/>
      <w:lvlText w:val="%2."/>
      <w:lvlJc w:val="left"/>
      <w:pPr>
        <w:ind w:left="3349" w:hanging="360"/>
      </w:pPr>
    </w:lvl>
    <w:lvl w:ilvl="2" w:tplc="0415001B">
      <w:start w:val="1"/>
      <w:numFmt w:val="lowerRoman"/>
      <w:lvlText w:val="%3."/>
      <w:lvlJc w:val="right"/>
      <w:pPr>
        <w:ind w:left="4069" w:hanging="180"/>
      </w:pPr>
    </w:lvl>
    <w:lvl w:ilvl="3" w:tplc="0415000F">
      <w:start w:val="1"/>
      <w:numFmt w:val="decimal"/>
      <w:lvlText w:val="%4."/>
      <w:lvlJc w:val="left"/>
      <w:pPr>
        <w:ind w:left="4789" w:hanging="360"/>
      </w:pPr>
    </w:lvl>
    <w:lvl w:ilvl="4" w:tplc="04150019">
      <w:start w:val="1"/>
      <w:numFmt w:val="lowerLetter"/>
      <w:lvlText w:val="%5."/>
      <w:lvlJc w:val="left"/>
      <w:pPr>
        <w:ind w:left="5509" w:hanging="360"/>
      </w:pPr>
    </w:lvl>
    <w:lvl w:ilvl="5" w:tplc="0415001B">
      <w:start w:val="1"/>
      <w:numFmt w:val="lowerRoman"/>
      <w:lvlText w:val="%6."/>
      <w:lvlJc w:val="right"/>
      <w:pPr>
        <w:ind w:left="6229" w:hanging="180"/>
      </w:pPr>
    </w:lvl>
    <w:lvl w:ilvl="6" w:tplc="0415000F">
      <w:start w:val="1"/>
      <w:numFmt w:val="decimal"/>
      <w:lvlText w:val="%7."/>
      <w:lvlJc w:val="left"/>
      <w:pPr>
        <w:ind w:left="6949" w:hanging="360"/>
      </w:pPr>
    </w:lvl>
    <w:lvl w:ilvl="7" w:tplc="04150019">
      <w:start w:val="1"/>
      <w:numFmt w:val="lowerLetter"/>
      <w:lvlText w:val="%8."/>
      <w:lvlJc w:val="left"/>
      <w:pPr>
        <w:ind w:left="7669" w:hanging="360"/>
      </w:pPr>
    </w:lvl>
    <w:lvl w:ilvl="8" w:tplc="0415001B">
      <w:start w:val="1"/>
      <w:numFmt w:val="lowerRoman"/>
      <w:lvlText w:val="%9."/>
      <w:lvlJc w:val="right"/>
      <w:pPr>
        <w:ind w:left="8389" w:hanging="180"/>
      </w:pPr>
    </w:lvl>
  </w:abstractNum>
  <w:abstractNum w:abstractNumId="10" w15:restartNumberingAfterBreak="0">
    <w:nsid w:val="1E6118C8"/>
    <w:multiLevelType w:val="hybridMultilevel"/>
    <w:tmpl w:val="D48478A0"/>
    <w:lvl w:ilvl="0" w:tplc="D8FCD414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F140BBD"/>
    <w:multiLevelType w:val="hybridMultilevel"/>
    <w:tmpl w:val="F7B466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1541B"/>
    <w:multiLevelType w:val="hybridMultilevel"/>
    <w:tmpl w:val="CCC66F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FEF4616"/>
    <w:multiLevelType w:val="hybridMultilevel"/>
    <w:tmpl w:val="B45A8FE2"/>
    <w:lvl w:ilvl="0" w:tplc="84007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E6B0C"/>
    <w:multiLevelType w:val="hybridMultilevel"/>
    <w:tmpl w:val="08E817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34990439"/>
    <w:multiLevelType w:val="hybridMultilevel"/>
    <w:tmpl w:val="768C4D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2B6512"/>
    <w:multiLevelType w:val="hybridMultilevel"/>
    <w:tmpl w:val="7BC6EB66"/>
    <w:lvl w:ilvl="0" w:tplc="721C28AE">
      <w:start w:val="1"/>
      <w:numFmt w:val="decimal"/>
      <w:lvlText w:val="%1."/>
      <w:lvlJc w:val="left"/>
      <w:pPr>
        <w:ind w:left="1080" w:hanging="360"/>
      </w:pPr>
    </w:lvl>
    <w:lvl w:ilvl="1" w:tplc="E73CADB2" w:tentative="1">
      <w:start w:val="1"/>
      <w:numFmt w:val="lowerLetter"/>
      <w:lvlText w:val="%2."/>
      <w:lvlJc w:val="left"/>
      <w:pPr>
        <w:ind w:left="1800" w:hanging="360"/>
      </w:pPr>
    </w:lvl>
    <w:lvl w:ilvl="2" w:tplc="12A83368" w:tentative="1">
      <w:start w:val="1"/>
      <w:numFmt w:val="lowerRoman"/>
      <w:lvlText w:val="%3."/>
      <w:lvlJc w:val="right"/>
      <w:pPr>
        <w:ind w:left="2520" w:hanging="180"/>
      </w:pPr>
    </w:lvl>
    <w:lvl w:ilvl="3" w:tplc="A0869DAC" w:tentative="1">
      <w:start w:val="1"/>
      <w:numFmt w:val="decimal"/>
      <w:lvlText w:val="%4."/>
      <w:lvlJc w:val="left"/>
      <w:pPr>
        <w:ind w:left="3240" w:hanging="360"/>
      </w:pPr>
    </w:lvl>
    <w:lvl w:ilvl="4" w:tplc="41281F72" w:tentative="1">
      <w:start w:val="1"/>
      <w:numFmt w:val="lowerLetter"/>
      <w:lvlText w:val="%5."/>
      <w:lvlJc w:val="left"/>
      <w:pPr>
        <w:ind w:left="3960" w:hanging="360"/>
      </w:pPr>
    </w:lvl>
    <w:lvl w:ilvl="5" w:tplc="99E0AE7A" w:tentative="1">
      <w:start w:val="1"/>
      <w:numFmt w:val="lowerRoman"/>
      <w:lvlText w:val="%6."/>
      <w:lvlJc w:val="right"/>
      <w:pPr>
        <w:ind w:left="4680" w:hanging="180"/>
      </w:pPr>
    </w:lvl>
    <w:lvl w:ilvl="6" w:tplc="FB127F56" w:tentative="1">
      <w:start w:val="1"/>
      <w:numFmt w:val="decimal"/>
      <w:lvlText w:val="%7."/>
      <w:lvlJc w:val="left"/>
      <w:pPr>
        <w:ind w:left="5400" w:hanging="360"/>
      </w:pPr>
    </w:lvl>
    <w:lvl w:ilvl="7" w:tplc="6AB875DA" w:tentative="1">
      <w:start w:val="1"/>
      <w:numFmt w:val="lowerLetter"/>
      <w:lvlText w:val="%8."/>
      <w:lvlJc w:val="left"/>
      <w:pPr>
        <w:ind w:left="6120" w:hanging="360"/>
      </w:pPr>
    </w:lvl>
    <w:lvl w:ilvl="8" w:tplc="B9B4B9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3F612E"/>
    <w:multiLevelType w:val="hybridMultilevel"/>
    <w:tmpl w:val="44783AC2"/>
    <w:lvl w:ilvl="0" w:tplc="D46E3804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00D7F"/>
    <w:multiLevelType w:val="hybridMultilevel"/>
    <w:tmpl w:val="9A564D9E"/>
    <w:lvl w:ilvl="0" w:tplc="D17E5D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30F41"/>
    <w:multiLevelType w:val="hybridMultilevel"/>
    <w:tmpl w:val="CA1C4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9B76AF"/>
    <w:multiLevelType w:val="hybridMultilevel"/>
    <w:tmpl w:val="D37E1344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 w15:restartNumberingAfterBreak="0">
    <w:nsid w:val="3EB15283"/>
    <w:multiLevelType w:val="hybridMultilevel"/>
    <w:tmpl w:val="E7B235FC"/>
    <w:lvl w:ilvl="0" w:tplc="892E556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C6596"/>
    <w:multiLevelType w:val="multilevel"/>
    <w:tmpl w:val="89E8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992B9D"/>
    <w:multiLevelType w:val="hybridMultilevel"/>
    <w:tmpl w:val="73B2DAA2"/>
    <w:lvl w:ilvl="0" w:tplc="A9CEAF2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A293AA1"/>
    <w:multiLevelType w:val="hybridMultilevel"/>
    <w:tmpl w:val="4E3CA32A"/>
    <w:lvl w:ilvl="0" w:tplc="04150017">
      <w:start w:val="1"/>
      <w:numFmt w:val="lowerLetter"/>
      <w:lvlText w:val="%1)"/>
      <w:lvlJc w:val="left"/>
      <w:pPr>
        <w:ind w:left="2629" w:hanging="360"/>
      </w:pPr>
    </w:lvl>
    <w:lvl w:ilvl="1" w:tplc="FFFFFFFF">
      <w:start w:val="1"/>
      <w:numFmt w:val="lowerLetter"/>
      <w:lvlText w:val="%2."/>
      <w:lvlJc w:val="left"/>
      <w:pPr>
        <w:ind w:left="3349" w:hanging="360"/>
      </w:pPr>
    </w:lvl>
    <w:lvl w:ilvl="2" w:tplc="FFFFFFFF">
      <w:start w:val="1"/>
      <w:numFmt w:val="lowerRoman"/>
      <w:lvlText w:val="%3."/>
      <w:lvlJc w:val="right"/>
      <w:pPr>
        <w:ind w:left="4069" w:hanging="180"/>
      </w:pPr>
    </w:lvl>
    <w:lvl w:ilvl="3" w:tplc="FFFFFFFF">
      <w:start w:val="1"/>
      <w:numFmt w:val="decimal"/>
      <w:lvlText w:val="%4."/>
      <w:lvlJc w:val="left"/>
      <w:pPr>
        <w:ind w:left="4789" w:hanging="360"/>
      </w:pPr>
    </w:lvl>
    <w:lvl w:ilvl="4" w:tplc="FFFFFFFF">
      <w:start w:val="1"/>
      <w:numFmt w:val="lowerLetter"/>
      <w:lvlText w:val="%5."/>
      <w:lvlJc w:val="left"/>
      <w:pPr>
        <w:ind w:left="5509" w:hanging="360"/>
      </w:pPr>
    </w:lvl>
    <w:lvl w:ilvl="5" w:tplc="FFFFFFFF">
      <w:start w:val="1"/>
      <w:numFmt w:val="lowerRoman"/>
      <w:lvlText w:val="%6."/>
      <w:lvlJc w:val="right"/>
      <w:pPr>
        <w:ind w:left="6229" w:hanging="180"/>
      </w:pPr>
    </w:lvl>
    <w:lvl w:ilvl="6" w:tplc="FFFFFFFF">
      <w:start w:val="1"/>
      <w:numFmt w:val="decimal"/>
      <w:lvlText w:val="%7."/>
      <w:lvlJc w:val="left"/>
      <w:pPr>
        <w:ind w:left="6949" w:hanging="360"/>
      </w:pPr>
    </w:lvl>
    <w:lvl w:ilvl="7" w:tplc="FFFFFFFF">
      <w:start w:val="1"/>
      <w:numFmt w:val="lowerLetter"/>
      <w:lvlText w:val="%8."/>
      <w:lvlJc w:val="left"/>
      <w:pPr>
        <w:ind w:left="7669" w:hanging="360"/>
      </w:pPr>
    </w:lvl>
    <w:lvl w:ilvl="8" w:tplc="FFFFFFFF">
      <w:start w:val="1"/>
      <w:numFmt w:val="lowerRoman"/>
      <w:lvlText w:val="%9."/>
      <w:lvlJc w:val="right"/>
      <w:pPr>
        <w:ind w:left="8389" w:hanging="180"/>
      </w:pPr>
    </w:lvl>
  </w:abstractNum>
  <w:abstractNum w:abstractNumId="25" w15:restartNumberingAfterBreak="0">
    <w:nsid w:val="4BE728EF"/>
    <w:multiLevelType w:val="multilevel"/>
    <w:tmpl w:val="E86627BE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6" w15:restartNumberingAfterBreak="0">
    <w:nsid w:val="4D6850DD"/>
    <w:multiLevelType w:val="multilevel"/>
    <w:tmpl w:val="F684C9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7" w15:restartNumberingAfterBreak="0">
    <w:nsid w:val="528F7DDB"/>
    <w:multiLevelType w:val="hybridMultilevel"/>
    <w:tmpl w:val="3F308530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33F6E77"/>
    <w:multiLevelType w:val="hybridMultilevel"/>
    <w:tmpl w:val="E84E81FE"/>
    <w:lvl w:ilvl="0" w:tplc="4F920A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CCA67F4" w:tentative="1">
      <w:start w:val="1"/>
      <w:numFmt w:val="lowerLetter"/>
      <w:lvlText w:val="%2."/>
      <w:lvlJc w:val="left"/>
      <w:pPr>
        <w:ind w:left="1440" w:hanging="360"/>
      </w:pPr>
    </w:lvl>
    <w:lvl w:ilvl="2" w:tplc="74CA0CE0" w:tentative="1">
      <w:start w:val="1"/>
      <w:numFmt w:val="lowerRoman"/>
      <w:lvlText w:val="%3."/>
      <w:lvlJc w:val="right"/>
      <w:pPr>
        <w:ind w:left="2160" w:hanging="180"/>
      </w:pPr>
    </w:lvl>
    <w:lvl w:ilvl="3" w:tplc="72E4130A" w:tentative="1">
      <w:start w:val="1"/>
      <w:numFmt w:val="decimal"/>
      <w:lvlText w:val="%4."/>
      <w:lvlJc w:val="left"/>
      <w:pPr>
        <w:ind w:left="2880" w:hanging="360"/>
      </w:pPr>
    </w:lvl>
    <w:lvl w:ilvl="4" w:tplc="B95EE396" w:tentative="1">
      <w:start w:val="1"/>
      <w:numFmt w:val="lowerLetter"/>
      <w:lvlText w:val="%5."/>
      <w:lvlJc w:val="left"/>
      <w:pPr>
        <w:ind w:left="3600" w:hanging="360"/>
      </w:pPr>
    </w:lvl>
    <w:lvl w:ilvl="5" w:tplc="9AE24C7E" w:tentative="1">
      <w:start w:val="1"/>
      <w:numFmt w:val="lowerRoman"/>
      <w:lvlText w:val="%6."/>
      <w:lvlJc w:val="right"/>
      <w:pPr>
        <w:ind w:left="4320" w:hanging="180"/>
      </w:pPr>
    </w:lvl>
    <w:lvl w:ilvl="6" w:tplc="0BAACA54" w:tentative="1">
      <w:start w:val="1"/>
      <w:numFmt w:val="decimal"/>
      <w:lvlText w:val="%7."/>
      <w:lvlJc w:val="left"/>
      <w:pPr>
        <w:ind w:left="5040" w:hanging="360"/>
      </w:pPr>
    </w:lvl>
    <w:lvl w:ilvl="7" w:tplc="83CE1344" w:tentative="1">
      <w:start w:val="1"/>
      <w:numFmt w:val="lowerLetter"/>
      <w:lvlText w:val="%8."/>
      <w:lvlJc w:val="left"/>
      <w:pPr>
        <w:ind w:left="5760" w:hanging="360"/>
      </w:pPr>
    </w:lvl>
    <w:lvl w:ilvl="8" w:tplc="93A6CC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625A2E"/>
    <w:multiLevelType w:val="hybridMultilevel"/>
    <w:tmpl w:val="802A3C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7C672E"/>
    <w:multiLevelType w:val="hybridMultilevel"/>
    <w:tmpl w:val="13B09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10D16"/>
    <w:multiLevelType w:val="hybridMultilevel"/>
    <w:tmpl w:val="49A6CAC6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B1D4BC96">
      <w:start w:val="1"/>
      <w:numFmt w:val="lowerRoman"/>
      <w:lvlText w:val="%2)"/>
      <w:lvlJc w:val="left"/>
      <w:pPr>
        <w:ind w:left="2509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15F3A2A"/>
    <w:multiLevelType w:val="hybridMultilevel"/>
    <w:tmpl w:val="39BAF3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EC60297"/>
    <w:multiLevelType w:val="hybridMultilevel"/>
    <w:tmpl w:val="DBBC72C6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95B66"/>
    <w:multiLevelType w:val="hybridMultilevel"/>
    <w:tmpl w:val="1D68732C"/>
    <w:lvl w:ilvl="0" w:tplc="02EA126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4650D8D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B82288BC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5A4D4E8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ADC2818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71A8D5F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89D06A88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730C0CC4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850D1D4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ADE6CF2"/>
    <w:multiLevelType w:val="hybridMultilevel"/>
    <w:tmpl w:val="1F94CC60"/>
    <w:lvl w:ilvl="0" w:tplc="892E556C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B276AFA"/>
    <w:multiLevelType w:val="hybridMultilevel"/>
    <w:tmpl w:val="288C0B0C"/>
    <w:lvl w:ilvl="0" w:tplc="460E0C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902376"/>
    <w:multiLevelType w:val="hybridMultilevel"/>
    <w:tmpl w:val="4C70B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214227">
    <w:abstractNumId w:val="25"/>
  </w:num>
  <w:num w:numId="2" w16cid:durableId="1919361433">
    <w:abstractNumId w:val="18"/>
  </w:num>
  <w:num w:numId="3" w16cid:durableId="502670319">
    <w:abstractNumId w:val="11"/>
  </w:num>
  <w:num w:numId="4" w16cid:durableId="857356992">
    <w:abstractNumId w:val="36"/>
  </w:num>
  <w:num w:numId="5" w16cid:durableId="566497105">
    <w:abstractNumId w:val="29"/>
  </w:num>
  <w:num w:numId="6" w16cid:durableId="2065055286">
    <w:abstractNumId w:val="17"/>
  </w:num>
  <w:num w:numId="7" w16cid:durableId="1911846635">
    <w:abstractNumId w:val="7"/>
  </w:num>
  <w:num w:numId="8" w16cid:durableId="2054114637">
    <w:abstractNumId w:val="8"/>
  </w:num>
  <w:num w:numId="9" w16cid:durableId="19027926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13485916">
    <w:abstractNumId w:val="24"/>
  </w:num>
  <w:num w:numId="11" w16cid:durableId="1373963511">
    <w:abstractNumId w:val="0"/>
  </w:num>
  <w:num w:numId="12" w16cid:durableId="109977261">
    <w:abstractNumId w:val="32"/>
  </w:num>
  <w:num w:numId="13" w16cid:durableId="601569383">
    <w:abstractNumId w:val="15"/>
  </w:num>
  <w:num w:numId="14" w16cid:durableId="1781338879">
    <w:abstractNumId w:val="12"/>
  </w:num>
  <w:num w:numId="15" w16cid:durableId="1764108874">
    <w:abstractNumId w:val="27"/>
  </w:num>
  <w:num w:numId="16" w16cid:durableId="1615014477">
    <w:abstractNumId w:val="1"/>
  </w:num>
  <w:num w:numId="17" w16cid:durableId="1957324862">
    <w:abstractNumId w:val="3"/>
  </w:num>
  <w:num w:numId="18" w16cid:durableId="523861166">
    <w:abstractNumId w:val="26"/>
  </w:num>
  <w:num w:numId="19" w16cid:durableId="1121265902">
    <w:abstractNumId w:val="20"/>
  </w:num>
  <w:num w:numId="20" w16cid:durableId="456610551">
    <w:abstractNumId w:val="6"/>
  </w:num>
  <w:num w:numId="21" w16cid:durableId="449393768">
    <w:abstractNumId w:val="33"/>
  </w:num>
  <w:num w:numId="22" w16cid:durableId="1995523897">
    <w:abstractNumId w:val="5"/>
  </w:num>
  <w:num w:numId="23" w16cid:durableId="308436001">
    <w:abstractNumId w:val="10"/>
  </w:num>
  <w:num w:numId="24" w16cid:durableId="1795521821">
    <w:abstractNumId w:val="14"/>
  </w:num>
  <w:num w:numId="25" w16cid:durableId="225381725">
    <w:abstractNumId w:val="31"/>
  </w:num>
  <w:num w:numId="26" w16cid:durableId="83428600">
    <w:abstractNumId w:val="23"/>
  </w:num>
  <w:num w:numId="27" w16cid:durableId="1315915733">
    <w:abstractNumId w:val="4"/>
  </w:num>
  <w:num w:numId="28" w16cid:durableId="497044274">
    <w:abstractNumId w:val="37"/>
  </w:num>
  <w:num w:numId="29" w16cid:durableId="1256286463">
    <w:abstractNumId w:val="30"/>
  </w:num>
  <w:num w:numId="30" w16cid:durableId="1697270126">
    <w:abstractNumId w:val="16"/>
  </w:num>
  <w:num w:numId="31" w16cid:durableId="1459762472">
    <w:abstractNumId w:val="34"/>
  </w:num>
  <w:num w:numId="32" w16cid:durableId="1600676913">
    <w:abstractNumId w:val="28"/>
  </w:num>
  <w:num w:numId="33" w16cid:durableId="2056734716">
    <w:abstractNumId w:val="22"/>
  </w:num>
  <w:num w:numId="34" w16cid:durableId="1777745844">
    <w:abstractNumId w:val="13"/>
  </w:num>
  <w:num w:numId="35" w16cid:durableId="1538735360">
    <w:abstractNumId w:val="35"/>
  </w:num>
  <w:num w:numId="36" w16cid:durableId="257258871">
    <w:abstractNumId w:val="19"/>
  </w:num>
  <w:num w:numId="37" w16cid:durableId="791292396">
    <w:abstractNumId w:val="21"/>
  </w:num>
  <w:num w:numId="38" w16cid:durableId="73905844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CA"/>
    <w:rsid w:val="00004C52"/>
    <w:rsid w:val="00010728"/>
    <w:rsid w:val="00021BB5"/>
    <w:rsid w:val="00027DC5"/>
    <w:rsid w:val="0003310A"/>
    <w:rsid w:val="000423A8"/>
    <w:rsid w:val="00054EAF"/>
    <w:rsid w:val="000773FB"/>
    <w:rsid w:val="0008234F"/>
    <w:rsid w:val="00083F91"/>
    <w:rsid w:val="0009447B"/>
    <w:rsid w:val="0009513A"/>
    <w:rsid w:val="000953D4"/>
    <w:rsid w:val="000968D8"/>
    <w:rsid w:val="000A479F"/>
    <w:rsid w:val="000B4672"/>
    <w:rsid w:val="000B6155"/>
    <w:rsid w:val="000C4981"/>
    <w:rsid w:val="000D20AB"/>
    <w:rsid w:val="000D7198"/>
    <w:rsid w:val="000E3AFB"/>
    <w:rsid w:val="000E4DC4"/>
    <w:rsid w:val="000F2E88"/>
    <w:rsid w:val="000F7F0D"/>
    <w:rsid w:val="001004F9"/>
    <w:rsid w:val="00113340"/>
    <w:rsid w:val="00116901"/>
    <w:rsid w:val="0012096A"/>
    <w:rsid w:val="00120BAC"/>
    <w:rsid w:val="001216B8"/>
    <w:rsid w:val="001243AE"/>
    <w:rsid w:val="00130BB0"/>
    <w:rsid w:val="001335E2"/>
    <w:rsid w:val="00143A47"/>
    <w:rsid w:val="0016274B"/>
    <w:rsid w:val="00163E62"/>
    <w:rsid w:val="001669F2"/>
    <w:rsid w:val="0016713F"/>
    <w:rsid w:val="00175983"/>
    <w:rsid w:val="00176FBC"/>
    <w:rsid w:val="001806D3"/>
    <w:rsid w:val="0018433C"/>
    <w:rsid w:val="00187725"/>
    <w:rsid w:val="001910BB"/>
    <w:rsid w:val="001B384E"/>
    <w:rsid w:val="001B4BE8"/>
    <w:rsid w:val="001C2A9C"/>
    <w:rsid w:val="001D05A6"/>
    <w:rsid w:val="001D2474"/>
    <w:rsid w:val="001D4296"/>
    <w:rsid w:val="001E46E4"/>
    <w:rsid w:val="001F3F86"/>
    <w:rsid w:val="00203DEA"/>
    <w:rsid w:val="00204788"/>
    <w:rsid w:val="00207D1B"/>
    <w:rsid w:val="00213606"/>
    <w:rsid w:val="0021439B"/>
    <w:rsid w:val="00215609"/>
    <w:rsid w:val="00215E5F"/>
    <w:rsid w:val="0022239B"/>
    <w:rsid w:val="00227920"/>
    <w:rsid w:val="00232706"/>
    <w:rsid w:val="002335B0"/>
    <w:rsid w:val="00234C52"/>
    <w:rsid w:val="002411E5"/>
    <w:rsid w:val="0024153A"/>
    <w:rsid w:val="00247F87"/>
    <w:rsid w:val="00253BD4"/>
    <w:rsid w:val="0026624A"/>
    <w:rsid w:val="00267284"/>
    <w:rsid w:val="00272CD2"/>
    <w:rsid w:val="002772B8"/>
    <w:rsid w:val="002803D0"/>
    <w:rsid w:val="00292BAE"/>
    <w:rsid w:val="002A33D0"/>
    <w:rsid w:val="002A73F6"/>
    <w:rsid w:val="002B7076"/>
    <w:rsid w:val="002C4C60"/>
    <w:rsid w:val="002C50AA"/>
    <w:rsid w:val="002C582A"/>
    <w:rsid w:val="002D2A33"/>
    <w:rsid w:val="002E0371"/>
    <w:rsid w:val="002F20C9"/>
    <w:rsid w:val="002F3783"/>
    <w:rsid w:val="0030198B"/>
    <w:rsid w:val="00302CCF"/>
    <w:rsid w:val="00327CF6"/>
    <w:rsid w:val="00330D1A"/>
    <w:rsid w:val="0033284E"/>
    <w:rsid w:val="00333FB1"/>
    <w:rsid w:val="003379F4"/>
    <w:rsid w:val="0035770C"/>
    <w:rsid w:val="003666BD"/>
    <w:rsid w:val="00367948"/>
    <w:rsid w:val="0037219F"/>
    <w:rsid w:val="00380DD0"/>
    <w:rsid w:val="003828A9"/>
    <w:rsid w:val="003850BE"/>
    <w:rsid w:val="00386EE7"/>
    <w:rsid w:val="00397031"/>
    <w:rsid w:val="003A7278"/>
    <w:rsid w:val="003B1B0F"/>
    <w:rsid w:val="003B5914"/>
    <w:rsid w:val="003D42E2"/>
    <w:rsid w:val="003D66DF"/>
    <w:rsid w:val="003D736E"/>
    <w:rsid w:val="003E030A"/>
    <w:rsid w:val="003E4FF3"/>
    <w:rsid w:val="003F428E"/>
    <w:rsid w:val="003F43CE"/>
    <w:rsid w:val="00400B13"/>
    <w:rsid w:val="00406928"/>
    <w:rsid w:val="00412B14"/>
    <w:rsid w:val="00415BE0"/>
    <w:rsid w:val="0042308A"/>
    <w:rsid w:val="00434F8A"/>
    <w:rsid w:val="00440E31"/>
    <w:rsid w:val="00451AA3"/>
    <w:rsid w:val="00452EFC"/>
    <w:rsid w:val="0045371C"/>
    <w:rsid w:val="00453B6A"/>
    <w:rsid w:val="00453E83"/>
    <w:rsid w:val="004543AB"/>
    <w:rsid w:val="0045761E"/>
    <w:rsid w:val="00457D32"/>
    <w:rsid w:val="00462E0F"/>
    <w:rsid w:val="00464870"/>
    <w:rsid w:val="00465DD9"/>
    <w:rsid w:val="00475547"/>
    <w:rsid w:val="004769A0"/>
    <w:rsid w:val="00483A3A"/>
    <w:rsid w:val="00485B61"/>
    <w:rsid w:val="00490143"/>
    <w:rsid w:val="00490708"/>
    <w:rsid w:val="00493B74"/>
    <w:rsid w:val="004947D0"/>
    <w:rsid w:val="00497EB2"/>
    <w:rsid w:val="004A2D8E"/>
    <w:rsid w:val="004A31F9"/>
    <w:rsid w:val="004B0DD1"/>
    <w:rsid w:val="004B6038"/>
    <w:rsid w:val="004D2244"/>
    <w:rsid w:val="004D3B9D"/>
    <w:rsid w:val="004E0288"/>
    <w:rsid w:val="004F23D7"/>
    <w:rsid w:val="004F62C8"/>
    <w:rsid w:val="00503DA9"/>
    <w:rsid w:val="00506DE6"/>
    <w:rsid w:val="00513437"/>
    <w:rsid w:val="00514197"/>
    <w:rsid w:val="005173C7"/>
    <w:rsid w:val="005304B3"/>
    <w:rsid w:val="00531B2A"/>
    <w:rsid w:val="00546085"/>
    <w:rsid w:val="005463BA"/>
    <w:rsid w:val="00547578"/>
    <w:rsid w:val="00572064"/>
    <w:rsid w:val="0057427E"/>
    <w:rsid w:val="005764F6"/>
    <w:rsid w:val="00580DAF"/>
    <w:rsid w:val="005863D9"/>
    <w:rsid w:val="00593E8C"/>
    <w:rsid w:val="005A1730"/>
    <w:rsid w:val="005A17F6"/>
    <w:rsid w:val="005A48AD"/>
    <w:rsid w:val="005B65F6"/>
    <w:rsid w:val="005C65F2"/>
    <w:rsid w:val="005D01F1"/>
    <w:rsid w:val="005F0329"/>
    <w:rsid w:val="005F64A8"/>
    <w:rsid w:val="005F66BB"/>
    <w:rsid w:val="00601500"/>
    <w:rsid w:val="00602215"/>
    <w:rsid w:val="006042F0"/>
    <w:rsid w:val="006102C3"/>
    <w:rsid w:val="0061056A"/>
    <w:rsid w:val="0061674A"/>
    <w:rsid w:val="0062285B"/>
    <w:rsid w:val="00632CBE"/>
    <w:rsid w:val="006357F9"/>
    <w:rsid w:val="0064179F"/>
    <w:rsid w:val="00645F91"/>
    <w:rsid w:val="00651578"/>
    <w:rsid w:val="00680454"/>
    <w:rsid w:val="00681B75"/>
    <w:rsid w:val="00685C2B"/>
    <w:rsid w:val="006874B0"/>
    <w:rsid w:val="006A18DD"/>
    <w:rsid w:val="006A7728"/>
    <w:rsid w:val="006C3C61"/>
    <w:rsid w:val="006C7392"/>
    <w:rsid w:val="006E5967"/>
    <w:rsid w:val="006F46FC"/>
    <w:rsid w:val="0070494B"/>
    <w:rsid w:val="007229FF"/>
    <w:rsid w:val="007234D6"/>
    <w:rsid w:val="00727766"/>
    <w:rsid w:val="0073019C"/>
    <w:rsid w:val="007447B6"/>
    <w:rsid w:val="0074540A"/>
    <w:rsid w:val="00746EDB"/>
    <w:rsid w:val="00751CB3"/>
    <w:rsid w:val="0075229D"/>
    <w:rsid w:val="00761293"/>
    <w:rsid w:val="0076346C"/>
    <w:rsid w:val="00764337"/>
    <w:rsid w:val="00767BBE"/>
    <w:rsid w:val="00770B48"/>
    <w:rsid w:val="00772533"/>
    <w:rsid w:val="0077293C"/>
    <w:rsid w:val="0077394F"/>
    <w:rsid w:val="0077501E"/>
    <w:rsid w:val="0078493F"/>
    <w:rsid w:val="00784988"/>
    <w:rsid w:val="007971F6"/>
    <w:rsid w:val="00797645"/>
    <w:rsid w:val="007A355E"/>
    <w:rsid w:val="007A53BC"/>
    <w:rsid w:val="007A6343"/>
    <w:rsid w:val="007A66EA"/>
    <w:rsid w:val="007B3625"/>
    <w:rsid w:val="007C50F0"/>
    <w:rsid w:val="007C5EB3"/>
    <w:rsid w:val="007C78F5"/>
    <w:rsid w:val="007D1AEB"/>
    <w:rsid w:val="007D21E7"/>
    <w:rsid w:val="007D32C0"/>
    <w:rsid w:val="007E08CC"/>
    <w:rsid w:val="007E0A47"/>
    <w:rsid w:val="007E7C47"/>
    <w:rsid w:val="007F0DFE"/>
    <w:rsid w:val="007F24FC"/>
    <w:rsid w:val="00803661"/>
    <w:rsid w:val="0080432C"/>
    <w:rsid w:val="008070FC"/>
    <w:rsid w:val="008243A4"/>
    <w:rsid w:val="0084407B"/>
    <w:rsid w:val="0084720D"/>
    <w:rsid w:val="008504A9"/>
    <w:rsid w:val="00857990"/>
    <w:rsid w:val="00865177"/>
    <w:rsid w:val="008660BA"/>
    <w:rsid w:val="0086747A"/>
    <w:rsid w:val="00867F10"/>
    <w:rsid w:val="008717B5"/>
    <w:rsid w:val="00871B81"/>
    <w:rsid w:val="0087200A"/>
    <w:rsid w:val="00884A93"/>
    <w:rsid w:val="0089192A"/>
    <w:rsid w:val="00894A4F"/>
    <w:rsid w:val="008A15AF"/>
    <w:rsid w:val="008B1666"/>
    <w:rsid w:val="008B6C0D"/>
    <w:rsid w:val="008C01A3"/>
    <w:rsid w:val="008C093F"/>
    <w:rsid w:val="008C40BF"/>
    <w:rsid w:val="008C5AAF"/>
    <w:rsid w:val="008D076C"/>
    <w:rsid w:val="008D5CAF"/>
    <w:rsid w:val="008E0A68"/>
    <w:rsid w:val="008F489E"/>
    <w:rsid w:val="00904C58"/>
    <w:rsid w:val="00914580"/>
    <w:rsid w:val="00914631"/>
    <w:rsid w:val="0091790F"/>
    <w:rsid w:val="0092138B"/>
    <w:rsid w:val="009229B5"/>
    <w:rsid w:val="00926109"/>
    <w:rsid w:val="009314E4"/>
    <w:rsid w:val="009320B0"/>
    <w:rsid w:val="009323B4"/>
    <w:rsid w:val="009543AF"/>
    <w:rsid w:val="0095477D"/>
    <w:rsid w:val="00954E62"/>
    <w:rsid w:val="0096652A"/>
    <w:rsid w:val="009752CA"/>
    <w:rsid w:val="00982019"/>
    <w:rsid w:val="00982F35"/>
    <w:rsid w:val="00984EF9"/>
    <w:rsid w:val="00991D3B"/>
    <w:rsid w:val="0099426B"/>
    <w:rsid w:val="00995539"/>
    <w:rsid w:val="0099687A"/>
    <w:rsid w:val="009A3418"/>
    <w:rsid w:val="009B0E5F"/>
    <w:rsid w:val="009B14E8"/>
    <w:rsid w:val="009B32ED"/>
    <w:rsid w:val="009B5BCF"/>
    <w:rsid w:val="009B6793"/>
    <w:rsid w:val="009C0AB5"/>
    <w:rsid w:val="009C208D"/>
    <w:rsid w:val="009D17A9"/>
    <w:rsid w:val="009D2458"/>
    <w:rsid w:val="009D5185"/>
    <w:rsid w:val="009D6CC2"/>
    <w:rsid w:val="009E12C5"/>
    <w:rsid w:val="009F4F1E"/>
    <w:rsid w:val="009F58F8"/>
    <w:rsid w:val="009F64F7"/>
    <w:rsid w:val="00A0035A"/>
    <w:rsid w:val="00A14938"/>
    <w:rsid w:val="00A178A9"/>
    <w:rsid w:val="00A17929"/>
    <w:rsid w:val="00A24E19"/>
    <w:rsid w:val="00A344DF"/>
    <w:rsid w:val="00A36B94"/>
    <w:rsid w:val="00A4505C"/>
    <w:rsid w:val="00A46BC0"/>
    <w:rsid w:val="00A60BEE"/>
    <w:rsid w:val="00A638ED"/>
    <w:rsid w:val="00A65698"/>
    <w:rsid w:val="00A75746"/>
    <w:rsid w:val="00A76F20"/>
    <w:rsid w:val="00A83896"/>
    <w:rsid w:val="00A87D14"/>
    <w:rsid w:val="00A901D7"/>
    <w:rsid w:val="00AA4DC9"/>
    <w:rsid w:val="00AB14FB"/>
    <w:rsid w:val="00AB174A"/>
    <w:rsid w:val="00AB1BC7"/>
    <w:rsid w:val="00AB25B2"/>
    <w:rsid w:val="00AB2BAC"/>
    <w:rsid w:val="00AB5249"/>
    <w:rsid w:val="00AC1B24"/>
    <w:rsid w:val="00AC6007"/>
    <w:rsid w:val="00AC641C"/>
    <w:rsid w:val="00AD0111"/>
    <w:rsid w:val="00AF73F3"/>
    <w:rsid w:val="00B02F9E"/>
    <w:rsid w:val="00B06C1D"/>
    <w:rsid w:val="00B12815"/>
    <w:rsid w:val="00B21467"/>
    <w:rsid w:val="00B21F4F"/>
    <w:rsid w:val="00B30827"/>
    <w:rsid w:val="00B3686C"/>
    <w:rsid w:val="00B37510"/>
    <w:rsid w:val="00B42100"/>
    <w:rsid w:val="00B50B4F"/>
    <w:rsid w:val="00B5588D"/>
    <w:rsid w:val="00B635C5"/>
    <w:rsid w:val="00B63EA2"/>
    <w:rsid w:val="00B663B9"/>
    <w:rsid w:val="00B70D08"/>
    <w:rsid w:val="00B71520"/>
    <w:rsid w:val="00B76D34"/>
    <w:rsid w:val="00B8199D"/>
    <w:rsid w:val="00B97369"/>
    <w:rsid w:val="00BC6735"/>
    <w:rsid w:val="00BC6738"/>
    <w:rsid w:val="00BC6D37"/>
    <w:rsid w:val="00BD0E5E"/>
    <w:rsid w:val="00BD4C43"/>
    <w:rsid w:val="00BF4EE1"/>
    <w:rsid w:val="00C07351"/>
    <w:rsid w:val="00C16247"/>
    <w:rsid w:val="00C23FA9"/>
    <w:rsid w:val="00C30797"/>
    <w:rsid w:val="00C30BFE"/>
    <w:rsid w:val="00C36FA1"/>
    <w:rsid w:val="00C375EB"/>
    <w:rsid w:val="00C42FE7"/>
    <w:rsid w:val="00C6554A"/>
    <w:rsid w:val="00C70A9B"/>
    <w:rsid w:val="00C71EC7"/>
    <w:rsid w:val="00C765A2"/>
    <w:rsid w:val="00C84988"/>
    <w:rsid w:val="00C85F8A"/>
    <w:rsid w:val="00C961F0"/>
    <w:rsid w:val="00C9665F"/>
    <w:rsid w:val="00CA1F29"/>
    <w:rsid w:val="00CA6331"/>
    <w:rsid w:val="00CB0792"/>
    <w:rsid w:val="00CB4EAB"/>
    <w:rsid w:val="00CC11C5"/>
    <w:rsid w:val="00CC165E"/>
    <w:rsid w:val="00CC265E"/>
    <w:rsid w:val="00CD0441"/>
    <w:rsid w:val="00CD2EA2"/>
    <w:rsid w:val="00CD556F"/>
    <w:rsid w:val="00CE0E2F"/>
    <w:rsid w:val="00CE7BBB"/>
    <w:rsid w:val="00CF1B11"/>
    <w:rsid w:val="00CF3874"/>
    <w:rsid w:val="00CF5892"/>
    <w:rsid w:val="00CF637A"/>
    <w:rsid w:val="00D05912"/>
    <w:rsid w:val="00D1207B"/>
    <w:rsid w:val="00D27136"/>
    <w:rsid w:val="00D330B2"/>
    <w:rsid w:val="00D3698D"/>
    <w:rsid w:val="00D36C2A"/>
    <w:rsid w:val="00D4096E"/>
    <w:rsid w:val="00D41C90"/>
    <w:rsid w:val="00D5067E"/>
    <w:rsid w:val="00D83012"/>
    <w:rsid w:val="00D92429"/>
    <w:rsid w:val="00D93AD0"/>
    <w:rsid w:val="00DA1B22"/>
    <w:rsid w:val="00DA6984"/>
    <w:rsid w:val="00DB01B2"/>
    <w:rsid w:val="00DB2387"/>
    <w:rsid w:val="00DB54C5"/>
    <w:rsid w:val="00DC1838"/>
    <w:rsid w:val="00DD2EDA"/>
    <w:rsid w:val="00DD3D3B"/>
    <w:rsid w:val="00DD573A"/>
    <w:rsid w:val="00DE207D"/>
    <w:rsid w:val="00DE5C37"/>
    <w:rsid w:val="00DF45C1"/>
    <w:rsid w:val="00E031EA"/>
    <w:rsid w:val="00E1412F"/>
    <w:rsid w:val="00E1696C"/>
    <w:rsid w:val="00E17C6E"/>
    <w:rsid w:val="00E21883"/>
    <w:rsid w:val="00E21B6B"/>
    <w:rsid w:val="00E22717"/>
    <w:rsid w:val="00E260EC"/>
    <w:rsid w:val="00E26B29"/>
    <w:rsid w:val="00E415C6"/>
    <w:rsid w:val="00E5151F"/>
    <w:rsid w:val="00E5328F"/>
    <w:rsid w:val="00E545B6"/>
    <w:rsid w:val="00E60CA6"/>
    <w:rsid w:val="00E62B56"/>
    <w:rsid w:val="00E677FA"/>
    <w:rsid w:val="00E82A8D"/>
    <w:rsid w:val="00E83156"/>
    <w:rsid w:val="00E8324F"/>
    <w:rsid w:val="00E845F3"/>
    <w:rsid w:val="00E925FE"/>
    <w:rsid w:val="00E92982"/>
    <w:rsid w:val="00E965D9"/>
    <w:rsid w:val="00EA5F60"/>
    <w:rsid w:val="00EC0D4D"/>
    <w:rsid w:val="00ED1B5A"/>
    <w:rsid w:val="00ED293A"/>
    <w:rsid w:val="00ED641D"/>
    <w:rsid w:val="00EE095D"/>
    <w:rsid w:val="00EE3C7E"/>
    <w:rsid w:val="00EE4309"/>
    <w:rsid w:val="00EE4ADC"/>
    <w:rsid w:val="00F07B3B"/>
    <w:rsid w:val="00F2019D"/>
    <w:rsid w:val="00F205AC"/>
    <w:rsid w:val="00F2356E"/>
    <w:rsid w:val="00F24163"/>
    <w:rsid w:val="00F263ED"/>
    <w:rsid w:val="00F270FF"/>
    <w:rsid w:val="00F27445"/>
    <w:rsid w:val="00F31426"/>
    <w:rsid w:val="00F40776"/>
    <w:rsid w:val="00F44FC8"/>
    <w:rsid w:val="00F60C44"/>
    <w:rsid w:val="00F7354A"/>
    <w:rsid w:val="00F80092"/>
    <w:rsid w:val="00F945FA"/>
    <w:rsid w:val="00FA2BEE"/>
    <w:rsid w:val="00FA3833"/>
    <w:rsid w:val="00FA4BC2"/>
    <w:rsid w:val="00FC3E00"/>
    <w:rsid w:val="00FC79BA"/>
    <w:rsid w:val="00FD077F"/>
    <w:rsid w:val="00FD0E4A"/>
    <w:rsid w:val="00FD1F11"/>
    <w:rsid w:val="00FD3CE5"/>
    <w:rsid w:val="00FD48A0"/>
    <w:rsid w:val="00FE02B0"/>
    <w:rsid w:val="00FE275E"/>
    <w:rsid w:val="00FE5C53"/>
    <w:rsid w:val="00FE657E"/>
    <w:rsid w:val="00FF3418"/>
    <w:rsid w:val="00FF34D2"/>
    <w:rsid w:val="00FF4C7B"/>
    <w:rsid w:val="00FF767B"/>
    <w:rsid w:val="00FF7787"/>
    <w:rsid w:val="094CDB09"/>
    <w:rsid w:val="2A37F3DD"/>
    <w:rsid w:val="2E0399DC"/>
    <w:rsid w:val="303E2C46"/>
    <w:rsid w:val="35055AEC"/>
    <w:rsid w:val="36D34EB7"/>
    <w:rsid w:val="42C9D3D5"/>
    <w:rsid w:val="46701ACB"/>
    <w:rsid w:val="4ECCB143"/>
    <w:rsid w:val="576A74D0"/>
    <w:rsid w:val="57781A9D"/>
    <w:rsid w:val="5D70B366"/>
    <w:rsid w:val="6449ECD1"/>
    <w:rsid w:val="788F6C81"/>
    <w:rsid w:val="78F1B6C5"/>
    <w:rsid w:val="7B32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C7854"/>
  <w15:chartTrackingRefBased/>
  <w15:docId w15:val="{BD825EFA-C0B9-496D-9ED2-2271F177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BFE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0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09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3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List Paragraph,Normalny2,Normalny3,Normalny4,Normalny11,maz_wyliczenie,opis dzialania,K-P_odwolanie,A_wyliczenie,Akapit z listą5,Akapit z listą51,Literowanie,Normal2"/>
    <w:basedOn w:val="Normalny"/>
    <w:link w:val="AkapitzlistZnak"/>
    <w:uiPriority w:val="34"/>
    <w:qFormat/>
    <w:rsid w:val="009A34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8660BA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87D14"/>
    <w:rPr>
      <w:rFonts w:ascii="Times New Roman" w:eastAsiaTheme="minorHAns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34F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4F8A"/>
    <w:rPr>
      <w:rFonts w:ascii="Arial" w:eastAsia="Times New Roman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34F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4F8A"/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09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Normalny11 Znak,maz_wyliczenie Znak,opis dzialania Znak"/>
    <w:link w:val="Akapitzlist"/>
    <w:uiPriority w:val="34"/>
    <w:qFormat/>
    <w:rsid w:val="00926109"/>
  </w:style>
  <w:style w:type="paragraph" w:customStyle="1" w:styleId="Default">
    <w:name w:val="Default"/>
    <w:rsid w:val="00B70D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0">
    <w:name w:val="Nagłówek #1_"/>
    <w:basedOn w:val="Domylnaczcionkaakapitu"/>
    <w:link w:val="Nagwek11"/>
    <w:uiPriority w:val="99"/>
    <w:rsid w:val="00AB25B2"/>
    <w:rPr>
      <w:rFonts w:ascii="Arial" w:hAnsi="Arial" w:cs="Arial"/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AB25B2"/>
    <w:pPr>
      <w:widowControl w:val="0"/>
      <w:shd w:val="clear" w:color="auto" w:fill="FFFFFF"/>
      <w:spacing w:before="420" w:after="180" w:line="240" w:lineRule="exact"/>
      <w:ind w:hanging="360"/>
      <w:jc w:val="center"/>
      <w:outlineLvl w:val="0"/>
    </w:pPr>
    <w:rPr>
      <w:rFonts w:eastAsiaTheme="minorHAnsi"/>
      <w:b/>
      <w:bCs/>
      <w:lang w:eastAsia="en-US"/>
    </w:rPr>
  </w:style>
  <w:style w:type="paragraph" w:styleId="Poprawka">
    <w:name w:val="Revision"/>
    <w:hidden/>
    <w:uiPriority w:val="99"/>
    <w:semiHidden/>
    <w:rsid w:val="00580DAF"/>
    <w:pPr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63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84A93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84A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84A9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CF3874"/>
    <w:pPr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F387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CF3874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F4077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J910Podstawowy">
    <w:name w:val="J910_Podstawowy"/>
    <w:basedOn w:val="Normalny"/>
    <w:link w:val="J910PodstawowyZnak"/>
    <w:qFormat/>
    <w:rsid w:val="00AA4DC9"/>
    <w:pPr>
      <w:tabs>
        <w:tab w:val="right" w:leader="dot" w:pos="8505"/>
      </w:tabs>
      <w:suppressAutoHyphens/>
      <w:spacing w:before="120" w:after="120" w:line="360" w:lineRule="auto"/>
      <w:jc w:val="both"/>
    </w:pPr>
    <w:rPr>
      <w:rFonts w:cs="Times New Roman"/>
      <w:lang w:eastAsia="ar-SA"/>
    </w:rPr>
  </w:style>
  <w:style w:type="character" w:customStyle="1" w:styleId="J910PodstawowyZnak">
    <w:name w:val="J910_Podstawowy Znak"/>
    <w:basedOn w:val="Domylnaczcionkaakapitu"/>
    <w:link w:val="J910Podstawowy"/>
    <w:rsid w:val="00AA4DC9"/>
    <w:rPr>
      <w:rFonts w:ascii="Arial" w:eastAsia="Times New Roman" w:hAnsi="Arial" w:cs="Times New Roman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63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63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2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Azure%20Information%20Protection\WatermarkTemplat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C1352F1EE43E4EB20D130D6AA6C56B" ma:contentTypeVersion="12" ma:contentTypeDescription="Utwórz nowy dokument." ma:contentTypeScope="" ma:versionID="f6f97d1f2aaf4fde03b64bb4bfd6fabf">
  <xsd:schema xmlns:xsd="http://www.w3.org/2001/XMLSchema" xmlns:xs="http://www.w3.org/2001/XMLSchema" xmlns:p="http://schemas.microsoft.com/office/2006/metadata/properties" xmlns:ns3="9c883753-7802-4db0-9617-ce4bc4bf9a68" xmlns:ns4="5d57bf0b-55ea-4fea-a982-a2182ebcd4ac" targetNamespace="http://schemas.microsoft.com/office/2006/metadata/properties" ma:root="true" ma:fieldsID="071d04923b0e6a32a8192a9dfb701937" ns3:_="" ns4:_="">
    <xsd:import namespace="9c883753-7802-4db0-9617-ce4bc4bf9a68"/>
    <xsd:import namespace="5d57bf0b-55ea-4fea-a982-a2182ebcd4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883753-7802-4db0-9617-ce4bc4bf9a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7bf0b-55ea-4fea-a982-a2182ebcd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582D2D-1AB8-4F9B-BC79-59EBB0E01A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9A2EC5-B0D9-431F-9572-9E4986703F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74A2A8-B08C-481D-9EF3-897626B5D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883753-7802-4db0-9617-ce4bc4bf9a68"/>
    <ds:schemaRef ds:uri="5d57bf0b-55ea-4fea-a982-a2182ebcd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3A8343-E5A2-4B11-8023-84F0F5CDC9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WatermarkTemplate</Template>
  <TotalTime>2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Omirski Maciej</dc:creator>
  <cp:keywords/>
  <dc:description/>
  <cp:lastModifiedBy>Baron Krzysztof (TSR)</cp:lastModifiedBy>
  <cp:revision>7</cp:revision>
  <cp:lastPrinted>2026-05-11T12:45:00Z</cp:lastPrinted>
  <dcterms:created xsi:type="dcterms:W3CDTF">2026-05-11T12:46:00Z</dcterms:created>
  <dcterms:modified xsi:type="dcterms:W3CDTF">2026-05-27T09:35:00Z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0x010100E4C1352F1EE43E4EB20D130D6AA6C56B</vt:lpwstr>
  </property>
</Properties>
</file>